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8D4AF8" w:rsidTr="00E96F65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E96F65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E96F65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139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8D4AF8" w:rsidRDefault="00E96F65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8D4AF8" w:rsidRDefault="00E96F6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97.59</w:t>
            </w:r>
          </w:p>
        </w:tc>
        <w:tc>
          <w:tcPr>
            <w:tcW w:w="1388" w:type="dxa"/>
          </w:tcPr>
          <w:p w:rsidR="00416FDA" w:rsidRPr="008D4AF8" w:rsidRDefault="00E96F65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87.57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C17" w:rsidRDefault="000F0C17">
      <w:r>
        <w:separator/>
      </w:r>
    </w:p>
  </w:endnote>
  <w:endnote w:type="continuationSeparator" w:id="0">
    <w:p w:rsidR="000F0C17" w:rsidRDefault="000F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C17" w:rsidRDefault="000F0C17">
      <w:r>
        <w:separator/>
      </w:r>
    </w:p>
  </w:footnote>
  <w:footnote w:type="continuationSeparator" w:id="0">
    <w:p w:rsidR="000F0C17" w:rsidRDefault="000F0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0A0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0A0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40A04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0C17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314CA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87696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73886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6F65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E545D-18E5-4849-BC47-9707BF16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5</TotalTime>
  <Pages>1</Pages>
  <Words>272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18</cp:revision>
  <cp:lastPrinted>2015-01-19T07:15:00Z</cp:lastPrinted>
  <dcterms:created xsi:type="dcterms:W3CDTF">2017-01-06T08:28:00Z</dcterms:created>
  <dcterms:modified xsi:type="dcterms:W3CDTF">2018-02-01T09:43:00Z</dcterms:modified>
</cp:coreProperties>
</file>